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7DB55432" w:rsidR="00E8629F" w:rsidRPr="00235394" w:rsidRDefault="00E8629F" w:rsidP="007720D6">
      <w:pPr>
        <w:pStyle w:val="ZA"/>
        <w:framePr w:w="11052" w:wrap="notBeside" w:hAnchor="page" w:x="269" w:y="1107"/>
      </w:pPr>
      <w:bookmarkStart w:id="0" w:name="MCCQCTEMPBM_00000007"/>
      <w:bookmarkStart w:id="1"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7D6775">
        <w:t>6</w:t>
      </w:r>
      <w:r w:rsidR="002F158C">
        <w:t>.</w:t>
      </w:r>
      <w:r w:rsidR="00F77847">
        <w:t>0</w:t>
      </w:r>
      <w:r w:rsidR="00AA23DE" w:rsidRPr="00235394">
        <w:t xml:space="preserve"> </w:t>
      </w:r>
      <w:r w:rsidRPr="00235394">
        <w:rPr>
          <w:sz w:val="32"/>
        </w:rPr>
        <w:t>(</w:t>
      </w:r>
      <w:r w:rsidR="00EA3B4F">
        <w:rPr>
          <w:sz w:val="32"/>
        </w:rPr>
        <w:t>20</w:t>
      </w:r>
      <w:r w:rsidR="0008592F">
        <w:rPr>
          <w:sz w:val="32"/>
          <w:lang w:eastAsia="zh-CN"/>
        </w:rPr>
        <w:t>2</w:t>
      </w:r>
      <w:r w:rsidR="00F77847">
        <w:rPr>
          <w:sz w:val="32"/>
          <w:lang w:eastAsia="zh-CN"/>
        </w:rPr>
        <w:t>1</w:t>
      </w:r>
      <w:r w:rsidR="00922C24">
        <w:rPr>
          <w:sz w:val="32"/>
          <w:lang w:eastAsia="zh-CN"/>
        </w:rPr>
        <w:t>-</w:t>
      </w:r>
      <w:r w:rsidR="007D6775">
        <w:rPr>
          <w:sz w:val="32"/>
          <w:lang w:eastAsia="zh-CN"/>
        </w:rPr>
        <w:t>11</w:t>
      </w:r>
      <w:r w:rsidRPr="00235394">
        <w:rPr>
          <w:sz w:val="32"/>
        </w:rPr>
        <w:t>)</w:t>
      </w:r>
    </w:p>
    <w:bookmarkEnd w:id="0"/>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2" w:name="page2"/>
      <w:bookmarkStart w:id="3" w:name="MCCQCTEMPBM_00000008"/>
      <w:bookmarkStart w:id="4" w:name="MCCQCTEMPBM_00000012"/>
      <w:bookmarkStart w:id="5" w:name="MCCQCTEMPBM_00000016"/>
      <w:bookmarkStart w:id="6" w:name="MCCQCTEMPBM_00000019"/>
      <w:bookmarkStart w:id="7" w:name="MCCQCTEMPBM_00000022"/>
      <w:bookmarkStart w:id="8" w:name="MCCQCTEMPBM_00000025"/>
      <w:bookmarkEnd w:id="1"/>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bookmarkEnd w:id="2"/>
    <w:bookmarkEnd w:id="3"/>
    <w:bookmarkEnd w:id="4"/>
    <w:bookmarkEnd w:id="5"/>
    <w:bookmarkEnd w:id="6"/>
    <w:bookmarkEnd w:id="7"/>
    <w:bookmarkEnd w:id="8"/>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等线"/>
                <w:i/>
                <w:color w:val="0000FF"/>
              </w:rPr>
            </w:pPr>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等线" w:hAnsi="Arial"/>
                <w:b/>
                <w:i/>
              </w:rPr>
            </w:pPr>
            <w:bookmarkStart w:id="9" w:name="coords3gpp"/>
            <w:r w:rsidRPr="00A81949">
              <w:rPr>
                <w:rFonts w:ascii="Arial" w:eastAsia="等线"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等线"/>
              </w:rPr>
            </w:pPr>
            <w:r w:rsidRPr="00A81949">
              <w:rPr>
                <w:rFonts w:eastAsia="等线"/>
              </w:rPr>
              <w:t>Postal address</w:t>
            </w:r>
          </w:p>
          <w:p w14:paraId="31566C1D" w14:textId="77777777" w:rsidR="00A81949" w:rsidRPr="00A81949" w:rsidRDefault="00A81949" w:rsidP="00A81949">
            <w:pPr>
              <w:spacing w:after="0"/>
              <w:ind w:left="2835" w:right="2835"/>
              <w:jc w:val="center"/>
              <w:rPr>
                <w:rFonts w:ascii="Arial" w:eastAsia="等线"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等线"/>
              </w:rPr>
            </w:pPr>
            <w:r w:rsidRPr="00A81949">
              <w:rPr>
                <w:rFonts w:eastAsia="等线"/>
              </w:rPr>
              <w:t>3GPP support office address</w:t>
            </w:r>
          </w:p>
          <w:p w14:paraId="17C29F93" w14:textId="77777777" w:rsidR="00A81949" w:rsidRPr="00A81949" w:rsidRDefault="00A81949" w:rsidP="00A81949">
            <w:pPr>
              <w:spacing w:after="0"/>
              <w:ind w:left="2835" w:right="2835"/>
              <w:jc w:val="center"/>
              <w:rPr>
                <w:rFonts w:ascii="Arial" w:eastAsia="等线" w:hAnsi="Arial"/>
                <w:sz w:val="18"/>
              </w:rPr>
            </w:pPr>
            <w:r w:rsidRPr="00A81949">
              <w:rPr>
                <w:rFonts w:ascii="Arial" w:eastAsia="等线"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等线" w:hAnsi="Arial"/>
                <w:sz w:val="18"/>
              </w:rPr>
            </w:pPr>
            <w:r w:rsidRPr="00A81949">
              <w:rPr>
                <w:rFonts w:ascii="Arial" w:eastAsia="等线" w:hAnsi="Arial"/>
                <w:sz w:val="18"/>
              </w:rPr>
              <w:t>Valbonne - FRANCE</w:t>
            </w:r>
          </w:p>
          <w:p w14:paraId="16C7F058" w14:textId="77777777" w:rsidR="00A81949" w:rsidRPr="00A81949" w:rsidRDefault="00A81949" w:rsidP="00A81949">
            <w:pPr>
              <w:spacing w:after="20"/>
              <w:ind w:left="2835" w:right="2835"/>
              <w:jc w:val="center"/>
              <w:rPr>
                <w:rFonts w:ascii="Arial" w:eastAsia="等线" w:hAnsi="Arial"/>
                <w:sz w:val="18"/>
              </w:rPr>
            </w:pPr>
            <w:r w:rsidRPr="00A81949">
              <w:rPr>
                <w:rFonts w:ascii="Arial" w:eastAsia="等线"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等线"/>
              </w:rPr>
            </w:pPr>
            <w:r w:rsidRPr="00A81949">
              <w:rPr>
                <w:rFonts w:eastAsia="等线"/>
              </w:rPr>
              <w:t>Internet</w:t>
            </w:r>
          </w:p>
          <w:p w14:paraId="5BEF7C3D" w14:textId="77777777" w:rsidR="00A81949" w:rsidRPr="00A81949" w:rsidRDefault="00A81949" w:rsidP="00A81949">
            <w:pPr>
              <w:spacing w:after="0"/>
              <w:ind w:left="2835" w:right="2835"/>
              <w:jc w:val="center"/>
              <w:rPr>
                <w:rFonts w:ascii="Arial" w:eastAsia="等线" w:hAnsi="Arial"/>
                <w:sz w:val="18"/>
              </w:rPr>
            </w:pPr>
            <w:r w:rsidRPr="00A81949">
              <w:rPr>
                <w:rFonts w:ascii="Arial" w:eastAsia="等线" w:hAnsi="Arial"/>
                <w:sz w:val="18"/>
              </w:rPr>
              <w:t>http://www.3gpp.org</w:t>
            </w:r>
            <w:bookmarkEnd w:id="9"/>
          </w:p>
          <w:p w14:paraId="0D7E104C" w14:textId="77777777" w:rsidR="00A81949" w:rsidRPr="00A81949" w:rsidRDefault="00A81949" w:rsidP="00A81949">
            <w:pPr>
              <w:rPr>
                <w:rFonts w:eastAsia="等线"/>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等线" w:hAnsi="Arial"/>
                <w:b/>
                <w:i/>
              </w:rPr>
            </w:pPr>
            <w:bookmarkStart w:id="10" w:name="copyrightNotification"/>
            <w:r w:rsidRPr="00A81949">
              <w:rPr>
                <w:rFonts w:ascii="Arial" w:eastAsia="等线" w:hAnsi="Arial"/>
                <w:b/>
                <w:i/>
              </w:rPr>
              <w:t>Copyright Notification</w:t>
            </w:r>
          </w:p>
          <w:p w14:paraId="647DBEA1" w14:textId="77777777" w:rsidR="00A81949" w:rsidRPr="00A81949" w:rsidRDefault="00A81949" w:rsidP="00A81949">
            <w:pPr>
              <w:spacing w:after="0"/>
              <w:jc w:val="center"/>
              <w:rPr>
                <w:rFonts w:eastAsia="等线"/>
              </w:rPr>
            </w:pPr>
            <w:r w:rsidRPr="00A81949">
              <w:rPr>
                <w:rFonts w:eastAsia="等线"/>
              </w:rPr>
              <w:t>No part may be reproduced except as authorized by written permission.</w:t>
            </w:r>
            <w:r w:rsidRPr="00A81949">
              <w:rPr>
                <w:rFonts w:eastAsia="等线"/>
              </w:rPr>
              <w:br/>
              <w:t>The copyright and the foregoing restriction extend to reproduction in all media.</w:t>
            </w:r>
          </w:p>
          <w:p w14:paraId="470723B1" w14:textId="77777777" w:rsidR="00A81949" w:rsidRPr="00A81949" w:rsidRDefault="00A81949" w:rsidP="00A81949">
            <w:pPr>
              <w:spacing w:after="0"/>
              <w:jc w:val="center"/>
              <w:rPr>
                <w:rFonts w:eastAsia="等线"/>
              </w:rPr>
            </w:pPr>
          </w:p>
          <w:p w14:paraId="77F12B24" w14:textId="77777777" w:rsidR="00A81949" w:rsidRPr="00A81949" w:rsidRDefault="00A81949" w:rsidP="00A81949">
            <w:pPr>
              <w:spacing w:after="0"/>
              <w:jc w:val="center"/>
              <w:rPr>
                <w:rFonts w:eastAsia="等线"/>
                <w:sz w:val="18"/>
              </w:rPr>
            </w:pPr>
            <w:r w:rsidRPr="00A81949">
              <w:rPr>
                <w:rFonts w:eastAsia="等线"/>
                <w:sz w:val="18"/>
              </w:rPr>
              <w:t>© 2021, 3GPP Organizational Partners (ARIB, ATIS, CCSA, ETSI, TSDSI, TTA, TTC).</w:t>
            </w:r>
            <w:bookmarkStart w:id="11" w:name="copyrightaddon"/>
            <w:bookmarkEnd w:id="11"/>
          </w:p>
          <w:p w14:paraId="7A110F37" w14:textId="77777777" w:rsidR="00A81949" w:rsidRPr="00A81949" w:rsidRDefault="00A81949" w:rsidP="00A81949">
            <w:pPr>
              <w:spacing w:after="0"/>
              <w:jc w:val="center"/>
              <w:rPr>
                <w:rFonts w:eastAsia="等线"/>
                <w:sz w:val="18"/>
              </w:rPr>
            </w:pPr>
            <w:r w:rsidRPr="00A81949">
              <w:rPr>
                <w:rFonts w:eastAsia="等线"/>
                <w:sz w:val="18"/>
              </w:rPr>
              <w:t>All rights reserved.</w:t>
            </w:r>
          </w:p>
          <w:p w14:paraId="7B81BD05" w14:textId="77777777" w:rsidR="00A81949" w:rsidRPr="00A81949" w:rsidRDefault="00A81949" w:rsidP="00A81949">
            <w:pPr>
              <w:spacing w:after="0"/>
              <w:rPr>
                <w:rFonts w:eastAsia="等线"/>
                <w:sz w:val="18"/>
              </w:rPr>
            </w:pPr>
          </w:p>
          <w:p w14:paraId="3B3D5563" w14:textId="77777777" w:rsidR="00A81949" w:rsidRPr="00A81949" w:rsidRDefault="00A81949" w:rsidP="00A81949">
            <w:pPr>
              <w:spacing w:after="0"/>
              <w:rPr>
                <w:rFonts w:eastAsia="等线"/>
                <w:sz w:val="18"/>
              </w:rPr>
            </w:pPr>
            <w:r w:rsidRPr="00A81949">
              <w:rPr>
                <w:rFonts w:eastAsia="等线"/>
                <w:sz w:val="18"/>
              </w:rPr>
              <w:t>UMTS™ is a Trade Mark of ETSI registered for the benefit of its members</w:t>
            </w:r>
          </w:p>
          <w:p w14:paraId="3B019872" w14:textId="77777777" w:rsidR="00A81949" w:rsidRPr="00A81949" w:rsidRDefault="00A81949" w:rsidP="00A81949">
            <w:pPr>
              <w:spacing w:after="0"/>
              <w:rPr>
                <w:rFonts w:eastAsia="等线"/>
                <w:sz w:val="18"/>
              </w:rPr>
            </w:pPr>
            <w:r w:rsidRPr="00A81949">
              <w:rPr>
                <w:rFonts w:eastAsia="等线"/>
                <w:sz w:val="18"/>
              </w:rPr>
              <w:t>3GPP™ is a Trade Mark of ETSI registered for the benefit of its Members and of the 3GPP Organizational Partners</w:t>
            </w:r>
            <w:r w:rsidRPr="00A81949">
              <w:rPr>
                <w:rFonts w:eastAsia="等线"/>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等线"/>
                <w:sz w:val="18"/>
              </w:rPr>
            </w:pPr>
            <w:r w:rsidRPr="00A81949">
              <w:rPr>
                <w:rFonts w:eastAsia="等线"/>
                <w:sz w:val="18"/>
              </w:rPr>
              <w:t>GSM® and the GSM logo are registered and owned by the GSM Association</w:t>
            </w:r>
            <w:bookmarkEnd w:id="10"/>
          </w:p>
          <w:p w14:paraId="51B78577" w14:textId="77777777" w:rsidR="00A81949" w:rsidRPr="00A81949" w:rsidRDefault="00A81949" w:rsidP="00A81949">
            <w:pPr>
              <w:rPr>
                <w:rFonts w:eastAsia="等线"/>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12" w:name="tableOfContents"/>
      <w:bookmarkEnd w:id="12"/>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3" w:name="_Toc494093696"/>
      <w:bookmarkStart w:id="14" w:name="_Toc494093948"/>
      <w:bookmarkStart w:id="15" w:name="_Toc494094011"/>
      <w:bookmarkStart w:id="16" w:name="_Toc494094077"/>
      <w:bookmarkStart w:id="17" w:name="_Toc494106687"/>
      <w:bookmarkStart w:id="18" w:name="_Toc494107531"/>
      <w:bookmarkStart w:id="19" w:name="_Toc494108534"/>
      <w:bookmarkStart w:id="20" w:name="_Toc494109628"/>
      <w:bookmarkStart w:id="21" w:name="_Toc494109866"/>
      <w:bookmarkStart w:id="22" w:name="_Toc494110104"/>
      <w:bookmarkStart w:id="23" w:name="_Toc496078952"/>
      <w:bookmarkStart w:id="24" w:name="_Toc501010950"/>
      <w:bookmarkStart w:id="25" w:name="_Toc513204892"/>
      <w:bookmarkStart w:id="26" w:name="_Toc513205575"/>
      <w:bookmarkStart w:id="27" w:name="_Toc515614600"/>
      <w:bookmarkStart w:id="28" w:name="_Toc515615573"/>
      <w:bookmarkStart w:id="29" w:name="_Toc47518976"/>
      <w:r w:rsidRPr="00F104B0">
        <w:rPr>
          <w:lang w:val="en-US"/>
        </w:rP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30" w:name="_Toc494093697"/>
      <w:bookmarkStart w:id="31" w:name="_Toc494093949"/>
      <w:bookmarkStart w:id="32" w:name="_Toc494094012"/>
      <w:bookmarkStart w:id="33" w:name="_Toc494094078"/>
      <w:bookmarkStart w:id="34" w:name="_Toc494106688"/>
      <w:bookmarkStart w:id="35" w:name="_Toc494107532"/>
      <w:bookmarkStart w:id="36" w:name="_Toc494108535"/>
      <w:bookmarkStart w:id="37" w:name="_Toc494109629"/>
      <w:bookmarkStart w:id="38" w:name="_Toc494109867"/>
      <w:bookmarkStart w:id="39" w:name="_Toc494110105"/>
      <w:bookmarkStart w:id="40" w:name="_Toc496078953"/>
      <w:bookmarkStart w:id="41" w:name="_Toc501010951"/>
      <w:bookmarkStart w:id="42" w:name="_Toc513204893"/>
      <w:bookmarkStart w:id="43" w:name="_Toc513205576"/>
      <w:bookmarkStart w:id="44" w:name="_Toc515614601"/>
      <w:bookmarkStart w:id="45" w:name="_Toc515615574"/>
      <w:bookmarkStart w:id="46" w:name="_Toc47518977"/>
      <w:r w:rsidRPr="001600F5">
        <w:rPr>
          <w:lang w:val="en-US"/>
        </w:rPr>
        <w:lastRenderedPageBreak/>
        <w:t>1</w:t>
      </w:r>
      <w:r w:rsidRPr="001600F5">
        <w:rPr>
          <w:lang w:val="en-US"/>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7" w:name="_Toc494093698"/>
      <w:bookmarkStart w:id="48" w:name="_Toc494093950"/>
      <w:bookmarkStart w:id="49" w:name="_Toc494094013"/>
      <w:bookmarkStart w:id="50" w:name="_Toc494094079"/>
      <w:bookmarkStart w:id="51" w:name="_Toc494106689"/>
      <w:bookmarkStart w:id="52" w:name="_Toc494107533"/>
      <w:bookmarkStart w:id="53" w:name="_Toc494108536"/>
      <w:bookmarkStart w:id="54" w:name="_Toc494109630"/>
      <w:bookmarkStart w:id="55" w:name="_Toc494109868"/>
      <w:bookmarkStart w:id="56" w:name="_Toc494110106"/>
      <w:bookmarkStart w:id="57" w:name="_Toc496078954"/>
      <w:bookmarkStart w:id="58" w:name="_Toc501010952"/>
      <w:bookmarkStart w:id="59" w:name="_Toc513204894"/>
      <w:bookmarkStart w:id="60" w:name="_Toc513205577"/>
      <w:bookmarkStart w:id="61" w:name="_Toc515614602"/>
      <w:bookmarkStart w:id="62" w:name="_Toc515615575"/>
      <w:bookmarkStart w:id="63" w:name="_Toc47518978"/>
      <w:r w:rsidRPr="00F104B0">
        <w:rPr>
          <w:lang w:val="en-US"/>
        </w:rPr>
        <w:t>2</w:t>
      </w:r>
      <w:r w:rsidRPr="00F104B0">
        <w:rPr>
          <w:lang w:val="en-US"/>
        </w:rPr>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4" w:name="_Toc494093699"/>
      <w:bookmarkStart w:id="65" w:name="_Toc494093951"/>
      <w:bookmarkStart w:id="66" w:name="_Toc494094014"/>
      <w:bookmarkStart w:id="67" w:name="_Toc494094080"/>
      <w:bookmarkStart w:id="68" w:name="_Toc494106690"/>
      <w:bookmarkStart w:id="69" w:name="_Toc494107534"/>
      <w:bookmarkStart w:id="70" w:name="_Toc494108537"/>
      <w:bookmarkStart w:id="71" w:name="_Toc494109631"/>
      <w:bookmarkStart w:id="72" w:name="_Toc494109869"/>
      <w:bookmarkStart w:id="73" w:name="_Toc494110107"/>
      <w:bookmarkStart w:id="74" w:name="_Toc496078955"/>
      <w:bookmarkStart w:id="75" w:name="_Toc501010953"/>
      <w:bookmarkStart w:id="76" w:name="_Toc513204895"/>
      <w:bookmarkStart w:id="77" w:name="_Toc513205578"/>
      <w:bookmarkStart w:id="78" w:name="_Toc515614603"/>
      <w:bookmarkStart w:id="79" w:name="_Toc515615576"/>
      <w:bookmarkStart w:id="80" w:name="_Toc47518979"/>
      <w:r w:rsidRPr="00F104B0">
        <w:rPr>
          <w:lang w:val="en-US"/>
        </w:rPr>
        <w:t>3</w:t>
      </w:r>
      <w:r w:rsidRPr="00F104B0">
        <w:rPr>
          <w:lang w:val="en-US"/>
        </w:rPr>
        <w:tab/>
      </w:r>
      <w:r w:rsidR="00367724" w:rsidRPr="00F104B0">
        <w:rPr>
          <w:lang w:val="en-US"/>
        </w:rP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CEAB9C" w14:textId="77777777" w:rsidR="00E8629F" w:rsidRPr="00F104B0" w:rsidRDefault="00E8629F">
      <w:pPr>
        <w:pStyle w:val="Heading2"/>
        <w:rPr>
          <w:lang w:val="en-US"/>
        </w:rPr>
      </w:pPr>
      <w:bookmarkStart w:id="81" w:name="_Toc494093700"/>
      <w:bookmarkStart w:id="82" w:name="_Toc494093952"/>
      <w:bookmarkStart w:id="83" w:name="_Toc494094015"/>
      <w:bookmarkStart w:id="84" w:name="_Toc494094081"/>
      <w:bookmarkStart w:id="85" w:name="_Toc494106691"/>
      <w:bookmarkStart w:id="86" w:name="_Toc494107535"/>
      <w:bookmarkStart w:id="87" w:name="_Toc494108538"/>
      <w:bookmarkStart w:id="88" w:name="_Toc494109632"/>
      <w:bookmarkStart w:id="89" w:name="_Toc494109870"/>
      <w:bookmarkStart w:id="90" w:name="_Toc494110108"/>
      <w:bookmarkStart w:id="91" w:name="_Toc496078956"/>
      <w:bookmarkStart w:id="92" w:name="_Toc501010954"/>
      <w:bookmarkStart w:id="93" w:name="_Toc513204896"/>
      <w:bookmarkStart w:id="94" w:name="_Toc513205579"/>
      <w:bookmarkStart w:id="95" w:name="_Toc515614604"/>
      <w:bookmarkStart w:id="96" w:name="_Toc515615577"/>
      <w:bookmarkStart w:id="97" w:name="_Toc47518980"/>
      <w:r w:rsidRPr="00F104B0">
        <w:rPr>
          <w:lang w:val="en-US"/>
        </w:rPr>
        <w:t>3.1</w:t>
      </w:r>
      <w:r w:rsidRPr="00F104B0">
        <w:rPr>
          <w:lang w:val="en-US"/>
        </w:rPr>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8" w:name="_Toc494093701"/>
      <w:bookmarkStart w:id="99" w:name="_Toc494093953"/>
      <w:bookmarkStart w:id="100" w:name="_Toc494094016"/>
      <w:bookmarkStart w:id="101" w:name="_Toc494094082"/>
      <w:bookmarkStart w:id="102" w:name="_Toc494106692"/>
      <w:bookmarkStart w:id="103" w:name="_Toc494107536"/>
      <w:bookmarkStart w:id="104" w:name="_Toc494108539"/>
      <w:bookmarkStart w:id="105" w:name="_Toc494109633"/>
      <w:bookmarkStart w:id="106" w:name="_Toc494109871"/>
      <w:bookmarkStart w:id="107" w:name="_Toc494110109"/>
      <w:bookmarkStart w:id="108" w:name="_Toc496078957"/>
      <w:bookmarkStart w:id="109" w:name="_Toc501010955"/>
      <w:bookmarkStart w:id="110" w:name="_Toc513204897"/>
      <w:bookmarkStart w:id="111" w:name="_Toc513205580"/>
      <w:bookmarkStart w:id="112" w:name="_Toc515614605"/>
      <w:bookmarkStart w:id="113" w:name="_Toc515615578"/>
      <w:bookmarkStart w:id="114" w:name="_Toc47518981"/>
      <w:r w:rsidRPr="00F104B0">
        <w:rPr>
          <w:lang w:val="en-US"/>
        </w:rPr>
        <w:t>3.2</w:t>
      </w:r>
      <w:r w:rsidRPr="00F104B0">
        <w:rPr>
          <w:lang w:val="en-US"/>
        </w:rPr>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5" w:name="_Toc494093702"/>
      <w:bookmarkStart w:id="116" w:name="_Toc494093954"/>
      <w:bookmarkStart w:id="117" w:name="_Toc494094017"/>
      <w:bookmarkStart w:id="118" w:name="_Toc494094083"/>
      <w:bookmarkStart w:id="119" w:name="_Toc494106693"/>
      <w:bookmarkStart w:id="120" w:name="_Toc494107537"/>
      <w:bookmarkStart w:id="121" w:name="_Toc494108540"/>
      <w:bookmarkStart w:id="122" w:name="_Toc494109634"/>
      <w:bookmarkStart w:id="123" w:name="_Toc494109872"/>
      <w:bookmarkStart w:id="124" w:name="_Toc494110110"/>
      <w:bookmarkStart w:id="125" w:name="_Toc496078958"/>
      <w:bookmarkStart w:id="126" w:name="_Toc501010956"/>
      <w:bookmarkStart w:id="127" w:name="_Toc513204898"/>
      <w:bookmarkStart w:id="128" w:name="_Toc513205581"/>
      <w:bookmarkStart w:id="129" w:name="_Toc515614606"/>
      <w:bookmarkStart w:id="130" w:name="_Toc515615579"/>
      <w:bookmarkStart w:id="131" w:name="_Toc47518982"/>
      <w:r w:rsidRPr="00F104B0">
        <w:rPr>
          <w:lang w:val="en-US"/>
        </w:rPr>
        <w:lastRenderedPageBreak/>
        <w:t>3.3</w:t>
      </w:r>
      <w:r w:rsidRPr="00F104B0">
        <w:rPr>
          <w:lang w:val="en-US"/>
        </w:rP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2" w:name="_Toc494093703"/>
      <w:bookmarkStart w:id="133" w:name="_Toc494093955"/>
      <w:bookmarkStart w:id="134" w:name="_Toc494094018"/>
      <w:bookmarkStart w:id="135" w:name="_Toc494094084"/>
      <w:bookmarkStart w:id="136" w:name="_Toc494106694"/>
      <w:bookmarkStart w:id="137" w:name="_Toc494107538"/>
      <w:bookmarkStart w:id="138" w:name="_Toc494108541"/>
      <w:bookmarkStart w:id="139" w:name="_Toc494109635"/>
      <w:bookmarkStart w:id="140" w:name="_Toc494109873"/>
      <w:bookmarkStart w:id="141" w:name="_Toc494110111"/>
      <w:bookmarkStart w:id="142" w:name="_Toc496078959"/>
      <w:bookmarkStart w:id="143" w:name="_Toc501010957"/>
      <w:bookmarkStart w:id="144" w:name="_Toc513204899"/>
      <w:bookmarkStart w:id="145" w:name="_Toc513205582"/>
      <w:bookmarkStart w:id="146" w:name="_Toc515614607"/>
      <w:bookmarkStart w:id="147" w:name="_Toc515615580"/>
      <w:bookmarkStart w:id="148" w:name="_Toc47518983"/>
      <w:r w:rsidRPr="006F7C0C">
        <w:rPr>
          <w:lang w:val="en-US"/>
        </w:rPr>
        <w:t>4</w:t>
      </w:r>
      <w:r w:rsidRPr="006F7C0C">
        <w:rPr>
          <w:lang w:val="en-US"/>
        </w:rPr>
        <w:tab/>
      </w:r>
      <w:r w:rsidR="004271BA" w:rsidRPr="006F7C0C">
        <w:rPr>
          <w:lang w:val="en-US"/>
        </w:rPr>
        <w:t>Background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9" w:name="_Toc494093704"/>
      <w:bookmarkStart w:id="150" w:name="_Toc494093956"/>
      <w:bookmarkStart w:id="151" w:name="_Toc494094019"/>
      <w:bookmarkStart w:id="152" w:name="_Toc494094085"/>
      <w:bookmarkStart w:id="153" w:name="_Toc494106695"/>
      <w:bookmarkStart w:id="154" w:name="_Toc494107539"/>
      <w:bookmarkStart w:id="155" w:name="_Toc494108542"/>
      <w:bookmarkStart w:id="156" w:name="_Toc494109636"/>
      <w:bookmarkStart w:id="157" w:name="_Toc494109874"/>
      <w:bookmarkStart w:id="158" w:name="_Toc494110112"/>
      <w:bookmarkStart w:id="159" w:name="_Toc496078960"/>
      <w:bookmarkStart w:id="160" w:name="_Toc501010958"/>
      <w:bookmarkStart w:id="161" w:name="_Toc513204900"/>
      <w:bookmarkStart w:id="162" w:name="_Toc513205583"/>
      <w:bookmarkStart w:id="163" w:name="_Toc515614608"/>
      <w:bookmarkStart w:id="164" w:name="_Toc515615581"/>
      <w:bookmarkStart w:id="165"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6" w:name="historyclause"/>
    </w:p>
    <w:p w14:paraId="75EE30CC" w14:textId="77777777" w:rsidR="00052FB3" w:rsidRPr="006F7C0C" w:rsidRDefault="00052FB3" w:rsidP="00052FB3">
      <w:pPr>
        <w:pStyle w:val="Heading1"/>
        <w:rPr>
          <w:lang w:val="en-US"/>
        </w:rPr>
      </w:pPr>
      <w:bookmarkStart w:id="167" w:name="_Toc491864159"/>
      <w:bookmarkStart w:id="168" w:name="_Toc491864262"/>
      <w:bookmarkStart w:id="169" w:name="_Toc491864330"/>
      <w:bookmarkStart w:id="170" w:name="_Toc515610304"/>
      <w:bookmarkStart w:id="171"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7"/>
      <w:bookmarkEnd w:id="168"/>
      <w:bookmarkEnd w:id="169"/>
      <w:bookmarkEnd w:id="170"/>
      <w:bookmarkEnd w:id="171"/>
    </w:p>
    <w:p w14:paraId="4BAF840C" w14:textId="77777777" w:rsidR="00430AC9" w:rsidRDefault="00430AC9" w:rsidP="00430AC9">
      <w:bookmarkStart w:id="172" w:name="_Toc494093708"/>
      <w:bookmarkStart w:id="173" w:name="_Toc494093962"/>
      <w:bookmarkStart w:id="174" w:name="_Toc494094025"/>
      <w:bookmarkStart w:id="175" w:name="_Toc494094090"/>
      <w:bookmarkStart w:id="176" w:name="_Toc494106700"/>
      <w:bookmarkStart w:id="177" w:name="_Toc494107544"/>
      <w:bookmarkStart w:id="178" w:name="_Toc494108547"/>
      <w:bookmarkStart w:id="179" w:name="_Toc494109641"/>
      <w:bookmarkStart w:id="180" w:name="_Toc494109879"/>
      <w:bookmarkStart w:id="181" w:name="_Toc494110117"/>
      <w:bookmarkStart w:id="182" w:name="_Toc496078965"/>
      <w:bookmarkStart w:id="183" w:name="_Toc501010963"/>
      <w:bookmarkStart w:id="184" w:name="_Toc513204905"/>
      <w:bookmarkStart w:id="185" w:name="_Toc513205588"/>
      <w:bookmarkStart w:id="186" w:name="_Toc515614613"/>
      <w:bookmarkStart w:id="187"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8" w:name="_Toc528139548"/>
      <w:r w:rsidRPr="00616096">
        <w:rPr>
          <w:lang w:val="en-US"/>
        </w:rPr>
        <w:t>5.</w:t>
      </w:r>
      <w:r>
        <w:rPr>
          <w:lang w:val="en-US"/>
        </w:rPr>
        <w:t>4</w:t>
      </w:r>
      <w:r w:rsidRPr="00616096">
        <w:rPr>
          <w:rFonts w:ascii="Calibri" w:hAnsi="Calibri"/>
          <w:sz w:val="22"/>
          <w:szCs w:val="22"/>
          <w:lang w:val="en-US" w:eastAsia="sv-SE"/>
        </w:rPr>
        <w:tab/>
      </w:r>
      <w:bookmarkEnd w:id="188"/>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9" w:name="_Toc528139549"/>
      <w:r>
        <w:rPr>
          <w:rFonts w:eastAsia="MS Mincho"/>
          <w:lang w:val="en-US"/>
        </w:rPr>
        <w:t>5.4.1</w:t>
      </w:r>
      <w:r>
        <w:rPr>
          <w:rFonts w:eastAsia="MS Mincho"/>
          <w:lang w:val="en-US"/>
        </w:rPr>
        <w:tab/>
        <w:t>Channel bandwidths per operating band for CA</w:t>
      </w:r>
      <w:bookmarkEnd w:id="189"/>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90"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91"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91"/>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90"/>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92" w:name="OLE_LINK57"/>
            <w:r>
              <w:rPr>
                <w:rFonts w:ascii="Arial" w:eastAsia="Times New Roman" w:hAnsi="Arial" w:cs="Arial"/>
                <w:sz w:val="18"/>
              </w:rPr>
              <w:t>0.</w:t>
            </w:r>
            <w:bookmarkEnd w:id="192"/>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93" w:name="_Toc528139552"/>
      <w:r w:rsidRPr="00052FB3">
        <w:rPr>
          <w:rFonts w:eastAsia="MS Mincho"/>
          <w:lang w:val="en-US"/>
        </w:rPr>
        <w:t>5.</w:t>
      </w:r>
      <w:r>
        <w:rPr>
          <w:rFonts w:eastAsia="MS Mincho"/>
          <w:lang w:val="en-US"/>
        </w:rPr>
        <w:t>4</w:t>
      </w:r>
      <w:r w:rsidRPr="00052FB3">
        <w:rPr>
          <w:rFonts w:eastAsia="MS Mincho"/>
          <w:lang w:val="en-US"/>
        </w:rPr>
        <w:t>.</w:t>
      </w:r>
      <w:bookmarkEnd w:id="193"/>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94" w:name="_Toc441571535"/>
      <w:bookmarkStart w:id="195" w:name="_Toc47088271"/>
      <w:bookmarkStart w:id="196"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94"/>
      <w:bookmarkEnd w:id="195"/>
      <w:bookmarkEnd w:id="196"/>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97" w:name="_Toc441571537"/>
      <w:bookmarkStart w:id="198" w:name="_Toc47088272"/>
      <w:bookmarkStart w:id="199"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97"/>
      <w:bookmarkEnd w:id="198"/>
      <w:bookmarkEnd w:id="199"/>
    </w:p>
    <w:p w14:paraId="23EE74BC" w14:textId="347CEB8E" w:rsidR="006801B7" w:rsidRPr="003126E1" w:rsidRDefault="006801B7" w:rsidP="006801B7">
      <w:pPr>
        <w:rPr>
          <w:rFonts w:ascii="Arial" w:hAnsi="Arial" w:cs="Arial"/>
          <w:lang w:eastAsia="zh-CN"/>
        </w:rPr>
      </w:pPr>
      <w:bookmarkStart w:id="200" w:name="_Toc441571538"/>
      <w:bookmarkStart w:id="201" w:name="_Toc47088273"/>
      <w:bookmarkStart w:id="202"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200"/>
      <w:bookmarkEnd w:id="201"/>
      <w:bookmarkEnd w:id="202"/>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203" w:name="_Toc441571534"/>
      <w:bookmarkStart w:id="204" w:name="_Toc47088270"/>
      <w:bookmarkStart w:id="205"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203"/>
      <w:bookmarkEnd w:id="204"/>
      <w:bookmarkEnd w:id="205"/>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206"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206"/>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07" w:name="_Toc518568268"/>
      <w:bookmarkStart w:id="208" w:name="_Toc419192428"/>
      <w:bookmarkStart w:id="209" w:name="_Toc471215911"/>
      <w:bookmarkStart w:id="210" w:name="_Toc471215512"/>
      <w:bookmarkStart w:id="211" w:name="_Toc471215301"/>
      <w:bookmarkStart w:id="212" w:name="_Toc461628192"/>
      <w:bookmarkStart w:id="213" w:name="_Toc458001985"/>
      <w:bookmarkStart w:id="214" w:name="_Toc453320144"/>
      <w:bookmarkStart w:id="215" w:name="_Toc491864160"/>
      <w:bookmarkStart w:id="216" w:name="_Toc491864263"/>
      <w:bookmarkStart w:id="217" w:name="_Toc491864331"/>
      <w:bookmarkStart w:id="218" w:name="_Toc515610305"/>
      <w:r w:rsidRPr="00616096">
        <w:rPr>
          <w:lang w:val="en-US"/>
        </w:rPr>
        <w:t>5.</w:t>
      </w:r>
      <w:r w:rsidR="002E1BF4">
        <w:rPr>
          <w:lang w:val="en-US"/>
        </w:rPr>
        <w:t>9</w:t>
      </w:r>
      <w:r w:rsidRPr="00616096">
        <w:rPr>
          <w:rFonts w:ascii="Calibri" w:hAnsi="Calibri"/>
          <w:sz w:val="22"/>
          <w:szCs w:val="22"/>
          <w:lang w:val="en-US" w:eastAsia="sv-SE"/>
        </w:rPr>
        <w:tab/>
      </w:r>
      <w:bookmarkEnd w:id="207"/>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08"/>
    <w:bookmarkEnd w:id="209"/>
    <w:bookmarkEnd w:id="210"/>
    <w:bookmarkEnd w:id="211"/>
    <w:bookmarkEnd w:id="212"/>
    <w:bookmarkEnd w:id="213"/>
    <w:bookmarkEnd w:id="214"/>
    <w:bookmarkEnd w:id="215"/>
    <w:bookmarkEnd w:id="216"/>
    <w:bookmarkEnd w:id="217"/>
    <w:bookmarkEnd w:id="218"/>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2.3pt" o:ole="">
                  <v:imagedata r:id="rId20" o:title=""/>
                </v:shape>
                <o:OLEObject Type="Embed" ProgID="Equation.DSMT4" ShapeID="_x0000_i1025" DrawAspect="Content" ObjectID="_1698825922" r:id="rId2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pt;height:16.3pt" o:ole="">
                  <v:imagedata r:id="rId22" o:title=""/>
                </v:shape>
                <o:OLEObject Type="Embed" ProgID="Equation.DSMT4" ShapeID="_x0000_i1026" DrawAspect="Content" ObjectID="_1698825923" r:id="rId2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3B3209">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3B320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3B3209">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3B3209">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27B48D77" w14:textId="77777777" w:rsidR="00E8629F" w:rsidRPr="00235394" w:rsidRDefault="00CF4156" w:rsidP="00E120F7">
      <w:pPr>
        <w:pStyle w:val="Heading1"/>
        <w:ind w:left="0" w:firstLine="0"/>
      </w:pPr>
      <w:bookmarkStart w:id="219" w:name="_Toc494093712"/>
      <w:bookmarkStart w:id="220" w:name="_Toc494093966"/>
      <w:bookmarkStart w:id="221" w:name="_Toc494094029"/>
      <w:bookmarkStart w:id="222" w:name="_Toc494094094"/>
      <w:bookmarkStart w:id="223" w:name="_Toc494106887"/>
      <w:bookmarkStart w:id="224" w:name="_Toc494107745"/>
      <w:bookmarkStart w:id="225" w:name="_Toc494108748"/>
      <w:bookmarkStart w:id="226" w:name="_Toc494109865"/>
      <w:bookmarkStart w:id="227" w:name="_Toc494110103"/>
      <w:bookmarkStart w:id="228" w:name="_Toc494110340"/>
      <w:bookmarkStart w:id="229" w:name="_Toc496079203"/>
      <w:bookmarkStart w:id="230" w:name="_Toc501011313"/>
      <w:bookmarkStart w:id="231" w:name="_Toc513205574"/>
      <w:bookmarkStart w:id="232" w:name="_Toc513206258"/>
      <w:bookmarkStart w:id="233" w:name="_Toc515615390"/>
      <w:bookmarkStart w:id="234" w:name="_Toc515616371"/>
      <w:bookmarkStart w:id="235" w:name="_Toc4751899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t xml:space="preserve">Annex A: </w:t>
      </w:r>
      <w:r w:rsidR="00E8629F" w:rsidRPr="00235394">
        <w:t>Change history</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166"/>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Default="00D13169" w:rsidP="00473D7F">
            <w:pPr>
              <w:pStyle w:val="TAC"/>
              <w:jc w:val="left"/>
              <w:rPr>
                <w:sz w:val="16"/>
                <w:szCs w:val="16"/>
              </w:rPr>
            </w:pPr>
            <w:r>
              <w:rPr>
                <w:sz w:val="16"/>
                <w:szCs w:val="16"/>
              </w:rPr>
              <w:t>The following approved TPs were captured in the TR</w:t>
            </w:r>
            <w:r w:rsidR="001629A9">
              <w:rPr>
                <w:sz w:val="16"/>
                <w:szCs w:val="16"/>
              </w:rPr>
              <w:t>:</w:t>
            </w:r>
          </w:p>
          <w:p w14:paraId="13CFAF6E" w14:textId="0DE38376" w:rsidR="005F1748" w:rsidRDefault="00D13169" w:rsidP="001629A9">
            <w:pPr>
              <w:pStyle w:val="TAC"/>
              <w:numPr>
                <w:ilvl w:val="0"/>
                <w:numId w:val="11"/>
              </w:numPr>
              <w:jc w:val="left"/>
              <w:rPr>
                <w:sz w:val="16"/>
                <w:szCs w:val="16"/>
              </w:rPr>
            </w:pPr>
            <w:bookmarkStart w:id="236" w:name="MCCQCTEMPBM_00000010"/>
            <w:bookmarkStart w:id="237" w:name="MCCQCTEMPBM_00000014"/>
            <w:bookmarkStart w:id="238" w:name="MCCQCTEMPBM_00000018"/>
            <w:bookmarkStart w:id="239" w:name="MCCQCTEMPBM_00000021"/>
            <w:bookmarkStart w:id="240" w:name="MCCQCTEMPBM_00000024"/>
            <w:bookmarkStart w:id="241" w:name="MCCQCTEMPBM_00000027"/>
            <w:r w:rsidRPr="00D13169">
              <w:rPr>
                <w:sz w:val="16"/>
                <w:szCs w:val="16"/>
              </w:rPr>
              <w:t>R4-2100151</w:t>
            </w:r>
            <w:r w:rsidR="001629A9">
              <w:rPr>
                <w:sz w:val="16"/>
                <w:szCs w:val="16"/>
              </w:rPr>
              <w:t xml:space="preserve">, </w:t>
            </w:r>
            <w:r w:rsidRPr="00D13169">
              <w:rPr>
                <w:sz w:val="16"/>
                <w:szCs w:val="16"/>
              </w:rPr>
              <w:t>TP to TR 36.717-02-01: Addition of CA_48-53</w:t>
            </w:r>
            <w:r w:rsidR="001629A9">
              <w:rPr>
                <w:sz w:val="16"/>
                <w:szCs w:val="16"/>
              </w:rPr>
              <w:t xml:space="preserve">, </w:t>
            </w:r>
            <w:r w:rsidR="001629A9" w:rsidRPr="001629A9">
              <w:rPr>
                <w:sz w:val="16"/>
                <w:szCs w:val="16"/>
              </w:rPr>
              <w:t>Nokia, Globalstar</w:t>
            </w:r>
          </w:p>
          <w:p w14:paraId="6C37076D" w14:textId="62BB46DC" w:rsidR="00E75163" w:rsidRDefault="00E75163" w:rsidP="001629A9">
            <w:pPr>
              <w:pStyle w:val="TAC"/>
              <w:numPr>
                <w:ilvl w:val="0"/>
                <w:numId w:val="11"/>
              </w:numPr>
              <w:jc w:val="left"/>
              <w:rPr>
                <w:sz w:val="16"/>
                <w:szCs w:val="16"/>
              </w:rPr>
            </w:pPr>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r w:rsidR="004C2997" w:rsidRPr="004C2997">
              <w:rPr>
                <w:sz w:val="16"/>
                <w:szCs w:val="16"/>
              </w:rPr>
              <w:t>Nokia, Nokia Shanghai Bell</w:t>
            </w:r>
          </w:p>
          <w:p w14:paraId="459A4A7A" w14:textId="489E8A19" w:rsidR="004C2997" w:rsidRDefault="00402CDB" w:rsidP="001629A9">
            <w:pPr>
              <w:pStyle w:val="TAC"/>
              <w:numPr>
                <w:ilvl w:val="0"/>
                <w:numId w:val="11"/>
              </w:numPr>
              <w:jc w:val="left"/>
              <w:rPr>
                <w:sz w:val="16"/>
                <w:szCs w:val="16"/>
              </w:rPr>
            </w:pPr>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p>
          <w:p w14:paraId="0524CF3B" w14:textId="69EC5346" w:rsidR="00F416E0" w:rsidRDefault="004E5E71" w:rsidP="001629A9">
            <w:pPr>
              <w:pStyle w:val="TAC"/>
              <w:numPr>
                <w:ilvl w:val="0"/>
                <w:numId w:val="11"/>
              </w:numPr>
              <w:jc w:val="left"/>
              <w:rPr>
                <w:sz w:val="16"/>
                <w:szCs w:val="16"/>
              </w:rPr>
            </w:pPr>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Huawei, HiSilicon</w:t>
            </w:r>
          </w:p>
          <w:p w14:paraId="2A43A130" w14:textId="4FC2FD0E" w:rsidR="009417D1" w:rsidRDefault="009417D1" w:rsidP="001629A9">
            <w:pPr>
              <w:pStyle w:val="TAC"/>
              <w:numPr>
                <w:ilvl w:val="0"/>
                <w:numId w:val="11"/>
              </w:numPr>
              <w:jc w:val="left"/>
              <w:rPr>
                <w:sz w:val="16"/>
                <w:szCs w:val="16"/>
              </w:rPr>
            </w:pPr>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Nokia, Globalstar</w:t>
            </w:r>
          </w:p>
          <w:bookmarkEnd w:id="236"/>
          <w:bookmarkEnd w:id="237"/>
          <w:bookmarkEnd w:id="238"/>
          <w:bookmarkEnd w:id="239"/>
          <w:bookmarkEnd w:id="240"/>
          <w:bookmarkEnd w:id="241"/>
          <w:p w14:paraId="3B57B565" w14:textId="7AB52EC2" w:rsidR="00D13169" w:rsidRPr="00473D7F" w:rsidRDefault="00D13169" w:rsidP="00473D7F">
            <w:pPr>
              <w:pStyle w:val="TAC"/>
              <w:jc w:val="left"/>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bookmarkStart w:id="242" w:name="MCCQCTEMPBM_00000009" w:colFirst="6" w:colLast="6"/>
            <w:bookmarkStart w:id="243" w:name="MCCQCTEMPBM_00000013" w:colFirst="6" w:colLast="6"/>
            <w:bookmarkStart w:id="244" w:name="MCCQCTEMPBM_00000017" w:colFirst="6" w:colLast="6"/>
            <w:bookmarkStart w:id="245" w:name="MCCQCTEMPBM_00000020" w:colFirst="6" w:colLast="6"/>
            <w:bookmarkStart w:id="246" w:name="MCCQCTEMPBM_00000023" w:colFirst="6" w:colLast="6"/>
            <w:bookmarkStart w:id="247" w:name="MCCQCTEMPBM_00000026" w:colFirst="6" w:colLast="6"/>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Default="004C7324" w:rsidP="00473D7F">
            <w:pPr>
              <w:pStyle w:val="TAC"/>
              <w:jc w:val="left"/>
              <w:rPr>
                <w:sz w:val="16"/>
                <w:szCs w:val="16"/>
              </w:rPr>
            </w:pPr>
            <w:r>
              <w:rPr>
                <w:sz w:val="16"/>
                <w:szCs w:val="16"/>
              </w:rPr>
              <w:t>The following approved TPs were captured in the TR:</w:t>
            </w:r>
          </w:p>
          <w:p w14:paraId="6D722F3D" w14:textId="77777777" w:rsidR="000669F9" w:rsidRDefault="000669F9" w:rsidP="000669F9">
            <w:pPr>
              <w:pStyle w:val="TAC"/>
              <w:numPr>
                <w:ilvl w:val="0"/>
                <w:numId w:val="12"/>
              </w:numPr>
              <w:jc w:val="left"/>
              <w:rPr>
                <w:sz w:val="16"/>
                <w:szCs w:val="16"/>
              </w:rPr>
            </w:pPr>
            <w:r w:rsidRPr="000669F9">
              <w:rPr>
                <w:sz w:val="16"/>
                <w:szCs w:val="16"/>
              </w:rPr>
              <w:t>R4-2112966</w:t>
            </w:r>
            <w:r>
              <w:rPr>
                <w:sz w:val="16"/>
                <w:szCs w:val="16"/>
              </w:rPr>
              <w:t xml:space="preserve">, </w:t>
            </w:r>
            <w:r w:rsidRPr="000669F9">
              <w:rPr>
                <w:sz w:val="16"/>
                <w:szCs w:val="16"/>
              </w:rPr>
              <w:t>TP for TR 36.717-02-01: CA_3A-3A-38A</w:t>
            </w:r>
            <w:r>
              <w:rPr>
                <w:sz w:val="16"/>
                <w:szCs w:val="16"/>
              </w:rPr>
              <w:t xml:space="preserve">, </w:t>
            </w:r>
            <w:r w:rsidR="003040BE" w:rsidRPr="003040BE">
              <w:rPr>
                <w:sz w:val="16"/>
                <w:szCs w:val="16"/>
              </w:rPr>
              <w:t>VODAFONE Group Plc</w:t>
            </w:r>
          </w:p>
          <w:p w14:paraId="7F985866" w14:textId="3FE53295" w:rsidR="003040BE" w:rsidRDefault="003040BE" w:rsidP="00637149">
            <w:pPr>
              <w:pStyle w:val="TAC"/>
              <w:numPr>
                <w:ilvl w:val="0"/>
                <w:numId w:val="12"/>
              </w:numPr>
              <w:jc w:val="left"/>
              <w:rPr>
                <w:sz w:val="16"/>
                <w:szCs w:val="16"/>
              </w:rPr>
            </w:pPr>
            <w:r w:rsidRPr="003040BE">
              <w:rPr>
                <w:sz w:val="16"/>
                <w:szCs w:val="16"/>
              </w:rPr>
              <w:t>R4-2112967</w:t>
            </w:r>
            <w:r>
              <w:rPr>
                <w:sz w:val="16"/>
                <w:szCs w:val="16"/>
              </w:rPr>
              <w:t xml:space="preserve">, </w:t>
            </w:r>
            <w:r w:rsidRPr="003040BE">
              <w:rPr>
                <w:sz w:val="16"/>
                <w:szCs w:val="16"/>
              </w:rPr>
              <w:t>TP for TR 36.717-02-01: CA_32A-38A</w:t>
            </w:r>
            <w:r>
              <w:rPr>
                <w:sz w:val="16"/>
                <w:szCs w:val="16"/>
              </w:rPr>
              <w:t xml:space="preserve">, </w:t>
            </w:r>
            <w:r w:rsidRPr="003040BE">
              <w:rPr>
                <w:sz w:val="16"/>
                <w:szCs w:val="16"/>
              </w:rPr>
              <w:t>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Default="00444AE7" w:rsidP="00444AE7">
            <w:pPr>
              <w:pStyle w:val="TAC"/>
              <w:jc w:val="left"/>
              <w:rPr>
                <w:sz w:val="16"/>
                <w:szCs w:val="16"/>
              </w:rPr>
            </w:pPr>
            <w:r>
              <w:rPr>
                <w:sz w:val="16"/>
                <w:szCs w:val="16"/>
              </w:rPr>
              <w:t>The following approved TPs were captured in the TR:</w:t>
            </w:r>
          </w:p>
          <w:p w14:paraId="1160490D" w14:textId="77777777" w:rsidR="00546542" w:rsidRDefault="00F008E8" w:rsidP="00CF7F3F">
            <w:pPr>
              <w:pStyle w:val="TAC"/>
              <w:numPr>
                <w:ilvl w:val="0"/>
                <w:numId w:val="13"/>
              </w:numPr>
              <w:jc w:val="left"/>
              <w:rPr>
                <w:sz w:val="16"/>
                <w:szCs w:val="16"/>
              </w:rPr>
            </w:pPr>
            <w:r w:rsidRPr="00F008E8">
              <w:rPr>
                <w:sz w:val="16"/>
                <w:szCs w:val="16"/>
              </w:rPr>
              <w:t>R4-2119741</w:t>
            </w:r>
            <w:r>
              <w:rPr>
                <w:sz w:val="16"/>
                <w:szCs w:val="16"/>
              </w:rPr>
              <w:t xml:space="preserve">, </w:t>
            </w:r>
            <w:r w:rsidR="00CF7F3F" w:rsidRPr="00CF7F3F">
              <w:rPr>
                <w:sz w:val="16"/>
                <w:szCs w:val="16"/>
              </w:rPr>
              <w:t>TP for TR 36.717-02-01 CA_38A-66A and CA_38C-66A</w:t>
            </w:r>
            <w:r w:rsidR="00CF7F3F">
              <w:rPr>
                <w:sz w:val="16"/>
                <w:szCs w:val="16"/>
              </w:rPr>
              <w:t xml:space="preserve">, </w:t>
            </w:r>
            <w:r w:rsidR="002E5E28" w:rsidRPr="002E5E28">
              <w:rPr>
                <w:sz w:val="16"/>
                <w:szCs w:val="16"/>
              </w:rPr>
              <w:t>Huawei, HiSilicon, AT&amp;T</w:t>
            </w:r>
          </w:p>
          <w:p w14:paraId="26040EC2" w14:textId="199F9095" w:rsidR="0018656D" w:rsidRPr="00CF7F3F" w:rsidRDefault="00FF77D3" w:rsidP="00CF7F3F">
            <w:pPr>
              <w:pStyle w:val="TAC"/>
              <w:numPr>
                <w:ilvl w:val="0"/>
                <w:numId w:val="13"/>
              </w:numPr>
              <w:jc w:val="left"/>
              <w:rPr>
                <w:sz w:val="16"/>
                <w:szCs w:val="16"/>
              </w:rPr>
            </w:pPr>
            <w:r w:rsidRPr="00FF77D3">
              <w:rPr>
                <w:sz w:val="16"/>
                <w:szCs w:val="16"/>
              </w:rPr>
              <w:t>R4-2118553</w:t>
            </w:r>
            <w:r>
              <w:rPr>
                <w:sz w:val="16"/>
                <w:szCs w:val="16"/>
              </w:rPr>
              <w:t xml:space="preserve">, </w:t>
            </w:r>
            <w:r w:rsidR="00E460AA" w:rsidRPr="00E460AA">
              <w:rPr>
                <w:sz w:val="16"/>
                <w:szCs w:val="16"/>
              </w:rPr>
              <w:t>TP for TR 36.717-02-01: CA_26A-38A and CA_26A-38C</w:t>
            </w:r>
            <w:r w:rsidR="00E460AA">
              <w:rPr>
                <w:sz w:val="16"/>
                <w:szCs w:val="16"/>
              </w:rPr>
              <w:t xml:space="preserve">, </w:t>
            </w:r>
            <w:r w:rsidR="004A346D" w:rsidRPr="004A346D">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bookmarkEnd w:id="242"/>
      <w:bookmarkEnd w:id="243"/>
      <w:bookmarkEnd w:id="244"/>
      <w:bookmarkEnd w:id="245"/>
      <w:bookmarkEnd w:id="246"/>
      <w:bookmarkEnd w:id="247"/>
    </w:tbl>
    <w:p w14:paraId="03388914" w14:textId="77777777" w:rsidR="006263B2" w:rsidRPr="00235394" w:rsidRDefault="006263B2"/>
    <w:sectPr w:rsidR="006263B2"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B45EC" w14:textId="77777777" w:rsidR="0000439A" w:rsidRDefault="0000439A">
      <w:r>
        <w:separator/>
      </w:r>
    </w:p>
  </w:endnote>
  <w:endnote w:type="continuationSeparator" w:id="0">
    <w:p w14:paraId="42E1E0D5" w14:textId="77777777" w:rsidR="0000439A" w:rsidRDefault="0000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AD39" w14:textId="77777777" w:rsidR="00625F39" w:rsidRDefault="00625F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0B0F7" w14:textId="77777777" w:rsidR="00625F39" w:rsidRDefault="00625F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F8C2" w14:textId="77777777" w:rsidR="00625F39" w:rsidRDefault="00625F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D5C12" w14:textId="77777777" w:rsidR="0000439A" w:rsidRDefault="0000439A">
      <w:r>
        <w:separator/>
      </w:r>
    </w:p>
  </w:footnote>
  <w:footnote w:type="continuationSeparator" w:id="0">
    <w:p w14:paraId="380BC090" w14:textId="77777777" w:rsidR="0000439A" w:rsidRDefault="00004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53A00" w14:textId="77777777" w:rsidR="00625F39" w:rsidRDefault="00625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F4F1E" w14:textId="77777777" w:rsidR="00625F39" w:rsidRDefault="00625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94FFB" w14:textId="77777777" w:rsidR="00625F39" w:rsidRDefault="00625F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3E2FF901"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CF1538">
      <w:t>3GPP TR 36.717-02-01 V0.6.0 (2021-11)</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62475DD2" w:rsidR="00F6558E" w:rsidRDefault="00F6558E">
    <w:pPr>
      <w:pStyle w:val="Header"/>
      <w:framePr w:wrap="auto" w:vAnchor="text" w:hAnchor="margin" w:y="1"/>
      <w:widowControl/>
    </w:pPr>
    <w:r>
      <w:fldChar w:fldCharType="begin"/>
    </w:r>
    <w:r>
      <w:instrText xml:space="preserve"> STYLEREF ZGSM </w:instrText>
    </w:r>
    <w:r>
      <w:fldChar w:fldCharType="separate"/>
    </w:r>
    <w:r w:rsidR="00CF1538">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6A1"/>
    <w:rsid w:val="00175A3F"/>
    <w:rsid w:val="00175B37"/>
    <w:rsid w:val="00183F6D"/>
    <w:rsid w:val="0018502D"/>
    <w:rsid w:val="0018656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7724"/>
    <w:rsid w:val="00373FFF"/>
    <w:rsid w:val="003827C9"/>
    <w:rsid w:val="00390FCA"/>
    <w:rsid w:val="00391CF3"/>
    <w:rsid w:val="003939B1"/>
    <w:rsid w:val="00394AD5"/>
    <w:rsid w:val="00395F3D"/>
    <w:rsid w:val="0039642D"/>
    <w:rsid w:val="003A2E40"/>
    <w:rsid w:val="003A3862"/>
    <w:rsid w:val="003B2DD1"/>
    <w:rsid w:val="003B3209"/>
    <w:rsid w:val="003C1AFD"/>
    <w:rsid w:val="003C228E"/>
    <w:rsid w:val="003C29D0"/>
    <w:rsid w:val="003C3DA9"/>
    <w:rsid w:val="003C3F73"/>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E39"/>
    <w:rsid w:val="00466A57"/>
    <w:rsid w:val="0047125C"/>
    <w:rsid w:val="00472E4B"/>
    <w:rsid w:val="00473D7F"/>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949"/>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5790"/>
    <w:rsid w:val="00F416E0"/>
    <w:rsid w:val="00F4212E"/>
    <w:rsid w:val="00F42C20"/>
    <w:rsid w:val="00F56DFD"/>
    <w:rsid w:val="00F6114E"/>
    <w:rsid w:val="00F62E2D"/>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19</Pages>
  <Words>4324</Words>
  <Characters>22221</Characters>
  <Application>Microsoft Office Word</Application>
  <DocSecurity>0</DocSecurity>
  <Lines>185</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Qualcomm_r1</cp:lastModifiedBy>
  <cp:revision>9</cp:revision>
  <dcterms:created xsi:type="dcterms:W3CDTF">2021-11-18T01:57:00Z</dcterms:created>
  <dcterms:modified xsi:type="dcterms:W3CDTF">2021-11-19T03:19:00Z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